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PLUM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Robertsbridge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21-219)</w:t>
      </w: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B3A14" w:rsidRDefault="000B3A14" w:rsidP="000B3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DD5B8A" w:rsidRPr="000B3A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A14" w:rsidRDefault="000B3A14" w:rsidP="00564E3C">
      <w:pPr>
        <w:spacing w:after="0" w:line="240" w:lineRule="auto"/>
      </w:pPr>
      <w:r>
        <w:separator/>
      </w:r>
    </w:p>
  </w:endnote>
  <w:endnote w:type="continuationSeparator" w:id="0">
    <w:p w:rsidR="000B3A14" w:rsidRDefault="000B3A1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3A14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A14" w:rsidRDefault="000B3A14" w:rsidP="00564E3C">
      <w:pPr>
        <w:spacing w:after="0" w:line="240" w:lineRule="auto"/>
      </w:pPr>
      <w:r>
        <w:separator/>
      </w:r>
    </w:p>
  </w:footnote>
  <w:footnote w:type="continuationSeparator" w:id="0">
    <w:p w:rsidR="000B3A14" w:rsidRDefault="000B3A1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14"/>
    <w:rsid w:val="000B3A1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B06B1"/>
  <w15:chartTrackingRefBased/>
  <w15:docId w15:val="{943D05B4-3C3F-4F6C-9FA5-D0D9D0D1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2016-01-31T20:05:00Z</dcterms:created>
  <dcterms:modified xsi:type="dcterms:W3CDTF">2016-01-31T20:06:00Z</dcterms:modified>
</cp:coreProperties>
</file>